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6C0E0" w14:textId="3B442A48" w:rsidR="00BE39A0" w:rsidRPr="00BE39A0" w:rsidRDefault="00BE39A0" w:rsidP="00BE39A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  <w:szCs w:val="24"/>
        </w:rPr>
      </w:pPr>
      <w:r w:rsidRPr="00BE39A0">
        <w:rPr>
          <w:rFonts w:ascii="Arial" w:hAnsi="Arial" w:cs="Arial"/>
          <w:b/>
          <w:bCs/>
          <w:sz w:val="28"/>
          <w:szCs w:val="24"/>
        </w:rPr>
        <w:t>3GPP TSG RAN WG1 #110</w:t>
      </w:r>
      <w:r w:rsidRPr="00BE39A0">
        <w:rPr>
          <w:rFonts w:ascii="Arial" w:hAnsi="Arial" w:cs="Arial"/>
          <w:b/>
          <w:bCs/>
          <w:sz w:val="28"/>
          <w:szCs w:val="24"/>
        </w:rPr>
        <w:tab/>
      </w:r>
      <w:r w:rsidRPr="00BE39A0">
        <w:rPr>
          <w:rFonts w:ascii="Arial" w:hAnsi="Arial" w:cs="Arial"/>
          <w:b/>
          <w:bCs/>
          <w:sz w:val="28"/>
          <w:szCs w:val="24"/>
        </w:rPr>
        <w:tab/>
      </w:r>
      <w:r w:rsidRPr="00BE39A0">
        <w:rPr>
          <w:rFonts w:ascii="Arial" w:hAnsi="Arial" w:cs="Arial"/>
          <w:b/>
          <w:bCs/>
          <w:sz w:val="28"/>
          <w:szCs w:val="24"/>
        </w:rPr>
        <w:tab/>
        <w:t>R1-220</w:t>
      </w:r>
      <w:r w:rsidR="0035190F">
        <w:rPr>
          <w:rFonts w:ascii="Arial" w:hAnsi="Arial" w:cs="Arial"/>
          <w:b/>
          <w:bCs/>
          <w:sz w:val="28"/>
          <w:szCs w:val="24"/>
        </w:rPr>
        <w:t>8257</w:t>
      </w:r>
      <w:bookmarkStart w:id="0" w:name="_GoBack"/>
      <w:bookmarkEnd w:id="0"/>
    </w:p>
    <w:p w14:paraId="23223183" w14:textId="77777777" w:rsidR="00BE39A0" w:rsidRPr="00BE39A0" w:rsidRDefault="00BE39A0" w:rsidP="00BE39A0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5C64277" w14:textId="77777777" w:rsidR="00BE39A0" w:rsidRDefault="00BE39A0" w:rsidP="00326B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394A86FB" w14:textId="59855E66" w:rsidR="00350C47" w:rsidRDefault="00987148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190F" w:rsidRPr="0035190F">
        <w:rPr>
          <w:rFonts w:ascii="Arial" w:hAnsi="Arial" w:cs="Arial"/>
        </w:rPr>
        <w:t>Draft reply LS on the CSI periodic reporting for Dormant SCell state</w:t>
      </w:r>
    </w:p>
    <w:p w14:paraId="7B29173C" w14:textId="78DDEB91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26B64">
        <w:rPr>
          <w:rFonts w:ascii="Arial" w:hAnsi="Arial" w:cs="Arial"/>
          <w:bCs/>
        </w:rPr>
        <w:tab/>
      </w:r>
      <w:r w:rsidR="00316977">
        <w:rPr>
          <w:rFonts w:ascii="Arial" w:hAnsi="Arial" w:cs="Arial"/>
          <w:bCs/>
        </w:rPr>
        <w:t>R1-2205729 (R2-2206372)</w:t>
      </w:r>
    </w:p>
    <w:p w14:paraId="726D40A5" w14:textId="03A013EA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326B64">
        <w:rPr>
          <w:rFonts w:ascii="Arial" w:hAnsi="Arial" w:cs="Arial"/>
          <w:bCs/>
        </w:rPr>
        <w:tab/>
        <w:t>Release 15</w:t>
      </w:r>
    </w:p>
    <w:p w14:paraId="6455F0DA" w14:textId="09F54C29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26B64" w:rsidRPr="00326B64">
        <w:rPr>
          <w:rFonts w:ascii="Arial" w:hAnsi="Arial" w:cs="Arial"/>
          <w:bCs/>
        </w:rPr>
        <w:t>LTE_euCA-Core</w:t>
      </w:r>
    </w:p>
    <w:p w14:paraId="5005BF39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0785DA5B" w14:textId="2561214B" w:rsidR="00350C47" w:rsidRDefault="0098714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 w:rsidR="00326B64">
        <w:rPr>
          <w:rFonts w:ascii="Arial" w:hAnsi="Arial" w:cs="Arial"/>
          <w:bCs/>
          <w:lang w:val="en-US"/>
        </w:rPr>
        <w:tab/>
      </w:r>
      <w:r w:rsidR="00316977">
        <w:rPr>
          <w:rFonts w:ascii="Arial" w:hAnsi="Arial" w:cs="Arial"/>
          <w:bCs/>
          <w:lang w:val="en-US"/>
        </w:rPr>
        <w:t>RAN1</w:t>
      </w:r>
    </w:p>
    <w:p w14:paraId="35169712" w14:textId="09348802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To:</w:t>
      </w:r>
      <w:r w:rsidR="00316977">
        <w:rPr>
          <w:rFonts w:ascii="Arial" w:hAnsi="Arial" w:cs="Arial"/>
          <w:bCs/>
        </w:rPr>
        <w:tab/>
        <w:t>RAN2</w:t>
      </w:r>
    </w:p>
    <w:p w14:paraId="3EAE685A" w14:textId="77777777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Cc:</w:t>
      </w:r>
      <w:r w:rsidRPr="00BE39A0">
        <w:rPr>
          <w:rFonts w:ascii="Arial" w:hAnsi="Arial" w:cs="Arial"/>
          <w:bCs/>
        </w:rPr>
        <w:tab/>
      </w:r>
    </w:p>
    <w:p w14:paraId="43E6243B" w14:textId="77777777" w:rsidR="00350C47" w:rsidRPr="00BE39A0" w:rsidRDefault="00350C47">
      <w:pPr>
        <w:spacing w:after="60"/>
        <w:ind w:left="1985" w:hanging="1985"/>
        <w:rPr>
          <w:rFonts w:ascii="Arial" w:hAnsi="Arial" w:cs="Arial"/>
          <w:bCs/>
        </w:rPr>
      </w:pPr>
    </w:p>
    <w:p w14:paraId="6F08B59C" w14:textId="77777777" w:rsidR="00350C47" w:rsidRDefault="0098714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C2C1B22" w14:textId="6B809182" w:rsidR="00350C47" w:rsidRDefault="00987148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6977">
        <w:rPr>
          <w:rFonts w:cs="Arial"/>
          <w:bCs/>
          <w:lang w:val="en-US"/>
        </w:rPr>
        <w:t>Seongmok</w:t>
      </w:r>
      <w:r w:rsidR="00326B64">
        <w:rPr>
          <w:rFonts w:cs="Arial"/>
          <w:bCs/>
          <w:lang w:val="en-US"/>
        </w:rPr>
        <w:t xml:space="preserve"> </w:t>
      </w:r>
      <w:r w:rsidR="00316977">
        <w:rPr>
          <w:rFonts w:cs="Arial"/>
          <w:bCs/>
          <w:lang w:val="en-US"/>
        </w:rPr>
        <w:t>Lim</w:t>
      </w:r>
    </w:p>
    <w:p w14:paraId="0319ABC4" w14:textId="310C7F2D" w:rsidR="00350C47" w:rsidRDefault="00987148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 w:rsidR="00326B64">
        <w:rPr>
          <w:rFonts w:cs="Arial"/>
          <w:b w:val="0"/>
          <w:bCs/>
        </w:rPr>
        <w:tab/>
      </w:r>
      <w:r w:rsidR="00316977">
        <w:rPr>
          <w:rFonts w:cs="Arial"/>
          <w:b w:val="0"/>
          <w:bCs/>
        </w:rPr>
        <w:t>seongmok.lim</w:t>
      </w:r>
      <w:r w:rsidR="00326B64">
        <w:rPr>
          <w:rFonts w:cs="Arial"/>
          <w:b w:val="0"/>
          <w:bCs/>
        </w:rPr>
        <w:t>@samsung</w:t>
      </w:r>
      <w:r>
        <w:rPr>
          <w:rFonts w:cs="Arial"/>
          <w:b w:val="0"/>
          <w:bCs/>
        </w:rPr>
        <w:t>.com</w:t>
      </w:r>
    </w:p>
    <w:p w14:paraId="0ADF2B77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2E931C9F" w14:textId="77777777" w:rsidR="00350C47" w:rsidRDefault="009871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</w:p>
    <w:p w14:paraId="5CBDC68F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77773F7D" w14:textId="77777777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4CB9758" w14:textId="77777777" w:rsidR="00350C47" w:rsidRDefault="00350C47">
      <w:pPr>
        <w:pBdr>
          <w:bottom w:val="single" w:sz="4" w:space="1" w:color="auto"/>
        </w:pBdr>
        <w:rPr>
          <w:rFonts w:ascii="Arial" w:hAnsi="Arial" w:cs="Arial"/>
        </w:rPr>
      </w:pPr>
    </w:p>
    <w:p w14:paraId="0179EB68" w14:textId="77777777" w:rsidR="00350C47" w:rsidRDefault="00987148">
      <w:pPr>
        <w:pStyle w:val="af0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7CB2CE0" w14:textId="15A11A7C" w:rsidR="00594987" w:rsidRPr="00594987" w:rsidRDefault="00594987" w:rsidP="00594987">
      <w:pPr>
        <w:rPr>
          <w:rFonts w:ascii="Arial" w:hAnsi="Arial" w:cs="Arial"/>
        </w:rPr>
      </w:pPr>
      <w:r w:rsidRPr="00594987">
        <w:rPr>
          <w:rFonts w:ascii="Arial" w:hAnsi="Arial" w:cs="Arial"/>
        </w:rPr>
        <w:t>RAN1 thanks RAN</w:t>
      </w:r>
      <w:r>
        <w:rPr>
          <w:rFonts w:ascii="Arial" w:hAnsi="Arial" w:cs="Arial"/>
        </w:rPr>
        <w:t>2</w:t>
      </w:r>
      <w:r w:rsidRPr="00594987">
        <w:rPr>
          <w:rFonts w:ascii="Arial" w:hAnsi="Arial" w:cs="Arial"/>
        </w:rPr>
        <w:t xml:space="preserve"> for the LS and would like to provide the following response</w:t>
      </w:r>
      <w:r>
        <w:rPr>
          <w:rFonts w:ascii="Arial" w:hAnsi="Arial" w:cs="Arial"/>
        </w:rPr>
        <w:t xml:space="preserve"> for each question</w:t>
      </w:r>
      <w:r w:rsidRPr="00594987">
        <w:rPr>
          <w:rFonts w:ascii="Arial" w:hAnsi="Arial" w:cs="Arial"/>
        </w:rPr>
        <w:t>.</w:t>
      </w:r>
    </w:p>
    <w:p w14:paraId="1BFC52AA" w14:textId="77777777" w:rsidR="0015044E" w:rsidRDefault="0015044E" w:rsidP="00090C42">
      <w:pPr>
        <w:spacing w:after="120"/>
        <w:rPr>
          <w:rFonts w:ascii="Arial" w:eastAsia="DengXian" w:hAnsi="Arial" w:cs="Arial"/>
          <w:bCs/>
          <w:lang w:eastAsia="zh-CN"/>
        </w:rPr>
      </w:pPr>
    </w:p>
    <w:p w14:paraId="1423FDD0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224AB7B5" w14:textId="77777777" w:rsidR="00316977" w:rsidRDefault="0015044E" w:rsidP="00316977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A</w:t>
      </w:r>
      <w:r w:rsidRPr="009911B3">
        <w:rPr>
          <w:rFonts w:eastAsia="DengXian"/>
          <w:lang w:eastAsia="zh-CN"/>
        </w:rPr>
        <w:t>re there significant impacts to performance of CA operation if separate configuration of single CSI subframe set and multiple CSI subframe sets cannot be supported in R</w:t>
      </w:r>
      <w:r w:rsidR="00F76E61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15</w:t>
      </w:r>
      <w:r w:rsidR="00932A7A">
        <w:rPr>
          <w:rFonts w:eastAsia="DengXian"/>
          <w:lang w:eastAsia="zh-CN"/>
        </w:rPr>
        <w:t xml:space="preserve"> or </w:t>
      </w:r>
      <w:r w:rsidRPr="009911B3">
        <w:rPr>
          <w:rFonts w:eastAsia="DengXian"/>
          <w:lang w:eastAsia="zh-CN"/>
        </w:rPr>
        <w:t>R</w:t>
      </w:r>
      <w:r w:rsidR="00932A7A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16?</w:t>
      </w:r>
    </w:p>
    <w:p w14:paraId="51E82E64" w14:textId="50535813" w:rsidR="00316977" w:rsidRDefault="00316977" w:rsidP="00316977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Answer for </w:t>
      </w: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2E5F6B18" w14:textId="77777777" w:rsidR="00316977" w:rsidRDefault="00316977" w:rsidP="00316977">
      <w:pPr>
        <w:pStyle w:val="B1"/>
        <w:ind w:left="0" w:firstLine="0"/>
        <w:rPr>
          <w:rFonts w:eastAsia="DengXian"/>
          <w:b/>
          <w:bCs/>
          <w:lang w:eastAsia="zh-CN"/>
        </w:rPr>
      </w:pPr>
      <w:r>
        <w:rPr>
          <w:lang w:eastAsia="ko-KR"/>
        </w:rPr>
        <w:t xml:space="preserve">This feature is helpful for the network to acquire CSI for dormant SCell. However, considering the current stage, making ASN.1 impact for Rel-15/16 needs to be avoided. Therefore, RAN1 can remove the misaligned parameters </w:t>
      </w:r>
      <w:r w:rsidRPr="00514979">
        <w:rPr>
          <w:i/>
          <w:lang w:eastAsia="ko-KR"/>
        </w:rPr>
        <w:t>cqi-pmi-ConfigIndex2Dormant</w:t>
      </w:r>
      <w:r>
        <w:rPr>
          <w:lang w:eastAsia="ko-KR"/>
        </w:rPr>
        <w:t xml:space="preserve"> and </w:t>
      </w:r>
      <w:r w:rsidRPr="00514979">
        <w:rPr>
          <w:i/>
          <w:lang w:eastAsia="ko-KR"/>
        </w:rPr>
        <w:t>ri-ConfigIndex2Dormant</w:t>
      </w:r>
      <w:r>
        <w:rPr>
          <w:lang w:eastAsia="ko-KR"/>
        </w:rPr>
        <w:t xml:space="preserve"> in TS 36.213 for Rel-15/16. However, RAN1 prefer to introduce the missing parameters in Rel-17.</w:t>
      </w:r>
    </w:p>
    <w:p w14:paraId="3410A2FB" w14:textId="7D4936F2" w:rsidR="00316977" w:rsidRPr="00316977" w:rsidRDefault="00316977" w:rsidP="0015044E">
      <w:pPr>
        <w:pStyle w:val="B1"/>
        <w:rPr>
          <w:rFonts w:eastAsia="DengXian"/>
          <w:b/>
          <w:bCs/>
          <w:lang w:eastAsia="zh-CN"/>
        </w:rPr>
      </w:pPr>
    </w:p>
    <w:p w14:paraId="7CCDD1DB" w14:textId="77777777" w:rsidR="00316977" w:rsidRDefault="00316977" w:rsidP="0015044E">
      <w:pPr>
        <w:pStyle w:val="B1"/>
        <w:rPr>
          <w:rFonts w:eastAsia="DengXian"/>
          <w:b/>
          <w:bCs/>
          <w:lang w:eastAsia="zh-CN"/>
        </w:rPr>
      </w:pPr>
    </w:p>
    <w:p w14:paraId="40133B2C" w14:textId="334A9A66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</w:t>
      </w:r>
      <w:r w:rsidR="004967DF">
        <w:t>essential</w:t>
      </w:r>
      <w:r>
        <w:t xml:space="preserve"> from RAN1 perspective:</w:t>
      </w:r>
    </w:p>
    <w:p w14:paraId="3CD1E6E5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2-1:</w:t>
      </w:r>
    </w:p>
    <w:p w14:paraId="5B93A5D9" w14:textId="0D1AA45B" w:rsidR="0015044E" w:rsidRDefault="0015044E" w:rsidP="0015044E">
      <w:pPr>
        <w:pStyle w:val="B1"/>
        <w:ind w:left="0" w:firstLine="0"/>
        <w:rPr>
          <w:rFonts w:eastAsia="DengXian"/>
          <w:lang w:eastAsia="zh-CN"/>
        </w:rPr>
      </w:pPr>
      <w:r>
        <w:t xml:space="preserve">From which release should </w:t>
      </w:r>
      <w:r w:rsidR="005A6218">
        <w:t xml:space="preserve">it </w:t>
      </w:r>
      <w:r>
        <w:t>be supported?</w:t>
      </w:r>
      <w:r>
        <w:rPr>
          <w:rFonts w:eastAsia="DengXian"/>
          <w:lang w:eastAsia="zh-CN"/>
        </w:rPr>
        <w:t xml:space="preserve"> </w:t>
      </w:r>
    </w:p>
    <w:p w14:paraId="521FEEB1" w14:textId="6F2B27B6" w:rsidR="00316977" w:rsidRPr="00316977" w:rsidRDefault="00316977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16977">
        <w:rPr>
          <w:rFonts w:eastAsia="DengXian" w:hint="eastAsia"/>
          <w:b/>
          <w:bCs/>
          <w:lang w:eastAsia="zh-CN"/>
        </w:rPr>
        <w:t>Answer for Question 2-1:</w:t>
      </w:r>
    </w:p>
    <w:p w14:paraId="2CF414C4" w14:textId="77777777" w:rsidR="00316977" w:rsidRPr="00316977" w:rsidRDefault="00316977" w:rsidP="00316977">
      <w:pPr>
        <w:rPr>
          <w:rFonts w:ascii="Arial" w:hAnsi="Arial"/>
        </w:rPr>
      </w:pPr>
      <w:r w:rsidRPr="00316977">
        <w:rPr>
          <w:rFonts w:ascii="Arial" w:hAnsi="Arial"/>
        </w:rPr>
        <w:t>Possible release is Rel-17</w:t>
      </w:r>
    </w:p>
    <w:p w14:paraId="7285CC55" w14:textId="77777777" w:rsidR="00316977" w:rsidRDefault="00316977" w:rsidP="0015044E">
      <w:pPr>
        <w:pStyle w:val="B1"/>
        <w:ind w:left="0" w:firstLine="0"/>
        <w:rPr>
          <w:rFonts w:eastAsia="DengXian"/>
          <w:lang w:eastAsia="zh-CN"/>
        </w:rPr>
      </w:pPr>
    </w:p>
    <w:p w14:paraId="4A4E5AAF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2-2:</w:t>
      </w:r>
    </w:p>
    <w:p w14:paraId="3AF9D825" w14:textId="272C32C4" w:rsidR="0015044E" w:rsidRDefault="003508FA" w:rsidP="0015044E">
      <w:pPr>
        <w:pStyle w:val="B1"/>
        <w:ind w:left="0" w:firstLine="0"/>
        <w:rPr>
          <w:rFonts w:eastAsia="DengXian"/>
          <w:lang w:eastAsia="zh-CN"/>
        </w:rPr>
      </w:pPr>
      <w:r>
        <w:t>With regards to the UE</w:t>
      </w:r>
      <w:r w:rsidR="0015044E">
        <w:t xml:space="preserve"> capability for </w:t>
      </w:r>
      <w:r>
        <w:t xml:space="preserve">indicating support of </w:t>
      </w:r>
      <w:r w:rsidR="0015044E">
        <w:t>this feature</w:t>
      </w:r>
      <w:r>
        <w:t>:</w:t>
      </w:r>
      <w:r w:rsidR="0015044E">
        <w:t xml:space="preserve"> </w:t>
      </w:r>
      <w:r>
        <w:t>should it be defined</w:t>
      </w:r>
      <w:r w:rsidR="0015044E">
        <w:t xml:space="preserve"> per UE or per band?</w:t>
      </w:r>
      <w:r>
        <w:t xml:space="preserve"> </w:t>
      </w:r>
      <w:r w:rsidR="0015044E">
        <w:t>Is FDD</w:t>
      </w:r>
      <w:r>
        <w:t>/TDD</w:t>
      </w:r>
      <w:r w:rsidR="0015044E">
        <w:t xml:space="preserve"> differentiation required? </w:t>
      </w:r>
    </w:p>
    <w:p w14:paraId="1DE5E4DA" w14:textId="59393BB3" w:rsidR="0015044E" w:rsidRPr="00316977" w:rsidRDefault="00316977" w:rsidP="0015044E">
      <w:pPr>
        <w:pStyle w:val="B1"/>
        <w:ind w:left="0" w:firstLine="0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lastRenderedPageBreak/>
        <w:t>Answer for Question 2-2:</w:t>
      </w:r>
    </w:p>
    <w:p w14:paraId="2698D65A" w14:textId="77777777" w:rsidR="00316977" w:rsidRPr="00316977" w:rsidRDefault="00316977" w:rsidP="00316977">
      <w:pPr>
        <w:rPr>
          <w:rFonts w:ascii="Arial" w:hAnsi="Arial"/>
        </w:rPr>
      </w:pPr>
      <w:r w:rsidRPr="00316977">
        <w:rPr>
          <w:rFonts w:ascii="Arial" w:hAnsi="Arial"/>
        </w:rPr>
        <w:t>New FG for this feature seems needed. For the details, more discussion is needed.</w:t>
      </w:r>
    </w:p>
    <w:p w14:paraId="470114EC" w14:textId="0F8C7FEC" w:rsidR="00316977" w:rsidRPr="00316977" w:rsidRDefault="00316977" w:rsidP="0015044E">
      <w:pPr>
        <w:pStyle w:val="B1"/>
        <w:ind w:left="0" w:firstLine="0"/>
      </w:pPr>
    </w:p>
    <w:p w14:paraId="1C144093" w14:textId="77777777" w:rsidR="00316977" w:rsidRDefault="00316977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</w:p>
    <w:p w14:paraId="178937C5" w14:textId="72CE567E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not </w:t>
      </w:r>
      <w:r w:rsidR="005A6218">
        <w:t xml:space="preserve">essential </w:t>
      </w:r>
      <w:r>
        <w:t>from RAN1 perspective:</w:t>
      </w:r>
    </w:p>
    <w:p w14:paraId="062D395E" w14:textId="77777777" w:rsidR="0015044E" w:rsidRPr="003A3845" w:rsidRDefault="0015044E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A3845">
        <w:rPr>
          <w:rFonts w:eastAsia="DengXian"/>
          <w:b/>
          <w:bCs/>
          <w:lang w:eastAsia="zh-CN"/>
        </w:rPr>
        <w:t>Question 3:</w:t>
      </w:r>
    </w:p>
    <w:p w14:paraId="0FFE727D" w14:textId="47BC8B1F" w:rsidR="0015044E" w:rsidRPr="009911B3" w:rsidRDefault="0015044E" w:rsidP="0015044E">
      <w:pPr>
        <w:pStyle w:val="B1"/>
        <w:ind w:left="0" w:firstLine="0"/>
      </w:pPr>
      <w:r>
        <w:t>I</w:t>
      </w:r>
      <w:r w:rsidRPr="009911B3">
        <w:t>s it possible to change the RAN1 specification</w:t>
      </w:r>
      <w:r>
        <w:t xml:space="preserve"> to revert the support</w:t>
      </w:r>
      <w:r w:rsidR="003508FA">
        <w:t xml:space="preserve"> of</w:t>
      </w:r>
      <w:r>
        <w:t xml:space="preserve"> this feature?</w:t>
      </w:r>
      <w:r w:rsidRPr="009911B3">
        <w:t xml:space="preserve"> </w:t>
      </w:r>
      <w:r w:rsidR="003508FA">
        <w:t>Or should</w:t>
      </w:r>
      <w:r w:rsidRPr="009911B3">
        <w:t xml:space="preserve"> </w:t>
      </w:r>
      <w:r>
        <w:t>RAN2 assume</w:t>
      </w:r>
      <w:r w:rsidRPr="009911B3">
        <w:t xml:space="preserve"> that same configuration of “subframe set 1” is always applied to “subframe set 2</w:t>
      </w:r>
      <w:r>
        <w:t>” without explicit configuration?</w:t>
      </w:r>
    </w:p>
    <w:p w14:paraId="2A1DE046" w14:textId="5D27D333" w:rsidR="006738D2" w:rsidRPr="00316977" w:rsidRDefault="00316977" w:rsidP="00090C42">
      <w:pPr>
        <w:spacing w:after="120"/>
        <w:rPr>
          <w:rFonts w:ascii="Arial" w:eastAsia="맑은 고딕" w:hAnsi="Arial"/>
          <w:b/>
          <w:bCs/>
          <w:lang w:eastAsia="ko-KR"/>
        </w:rPr>
      </w:pPr>
      <w:r w:rsidRPr="00316977">
        <w:rPr>
          <w:rFonts w:ascii="Arial" w:eastAsia="맑은 고딕" w:hAnsi="Arial" w:hint="eastAsia"/>
          <w:b/>
          <w:bCs/>
          <w:lang w:eastAsia="ko-KR"/>
        </w:rPr>
        <w:t>Answer for Question 3:</w:t>
      </w:r>
    </w:p>
    <w:p w14:paraId="4821ABE8" w14:textId="77777777" w:rsidR="00D92DD6" w:rsidRDefault="00316977" w:rsidP="00316977">
      <w:r w:rsidRPr="00316977">
        <w:rPr>
          <w:rFonts w:ascii="Arial" w:hAnsi="Arial"/>
        </w:rPr>
        <w:t>RAN1 will remove ‘</w:t>
      </w:r>
      <w:r w:rsidRPr="00316977">
        <w:rPr>
          <w:rFonts w:ascii="Arial" w:hAnsi="Arial"/>
          <w:i/>
        </w:rPr>
        <w:t>cqi-pmi-ConfigIndex2Dormant</w:t>
      </w:r>
      <w:r w:rsidRPr="00316977">
        <w:rPr>
          <w:rFonts w:ascii="Arial" w:hAnsi="Arial"/>
        </w:rPr>
        <w:t>’ and ‘</w:t>
      </w:r>
      <w:r w:rsidRPr="00316977">
        <w:rPr>
          <w:rFonts w:ascii="Arial" w:hAnsi="Arial"/>
          <w:i/>
        </w:rPr>
        <w:t>ri-ConfigIndex2Dormant</w:t>
      </w:r>
      <w:r w:rsidRPr="00316977">
        <w:rPr>
          <w:rFonts w:ascii="Arial" w:hAnsi="Arial"/>
        </w:rPr>
        <w:t>’ in TS 36.213 for Rel-15/16 and RAN1 kindly requests RAN2 to introduce the RRC parameters ‘</w:t>
      </w:r>
      <w:r w:rsidRPr="00316977">
        <w:rPr>
          <w:rFonts w:ascii="Arial" w:hAnsi="Arial"/>
          <w:i/>
        </w:rPr>
        <w:t>cqi-pmi-ConfigIndex2Dormant</w:t>
      </w:r>
      <w:r w:rsidRPr="00316977">
        <w:rPr>
          <w:rFonts w:ascii="Arial" w:hAnsi="Arial"/>
        </w:rPr>
        <w:t>’ and ‘</w:t>
      </w:r>
      <w:r w:rsidRPr="00316977">
        <w:rPr>
          <w:rFonts w:ascii="Arial" w:hAnsi="Arial"/>
          <w:i/>
        </w:rPr>
        <w:t>ri-ConfigIndex2Dormant</w:t>
      </w:r>
      <w:r w:rsidRPr="00316977">
        <w:rPr>
          <w:rFonts w:ascii="Arial" w:hAnsi="Arial"/>
        </w:rPr>
        <w:t>’ in Rel-17.</w:t>
      </w:r>
      <w:r w:rsidR="00D92DD6" w:rsidRPr="00D92DD6">
        <w:t xml:space="preserve"> </w:t>
      </w:r>
    </w:p>
    <w:p w14:paraId="5BDE2BBC" w14:textId="77777777" w:rsidR="00316977" w:rsidRPr="00316977" w:rsidRDefault="00316977" w:rsidP="00090C42">
      <w:pPr>
        <w:spacing w:after="120"/>
        <w:rPr>
          <w:rFonts w:ascii="Arial" w:eastAsia="맑은 고딕" w:hAnsi="Arial" w:cs="Arial"/>
          <w:bCs/>
          <w:lang w:eastAsia="ko-KR"/>
        </w:rPr>
      </w:pPr>
    </w:p>
    <w:p w14:paraId="784F4556" w14:textId="77777777" w:rsidR="0015044E" w:rsidRPr="003A3845" w:rsidRDefault="0015044E" w:rsidP="00090C42">
      <w:pPr>
        <w:spacing w:after="120"/>
        <w:rPr>
          <w:rFonts w:ascii="Arial" w:eastAsia="DengXian" w:hAnsi="Arial" w:cs="Arial"/>
          <w:bCs/>
          <w:lang w:val="en-US" w:eastAsia="zh-CN"/>
        </w:rPr>
      </w:pPr>
    </w:p>
    <w:p w14:paraId="309AF717" w14:textId="77777777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05FC68" w14:textId="1B527623" w:rsidR="00350C47" w:rsidRDefault="009871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D92DD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2E026F7" w14:textId="266B0D6C" w:rsidR="00350C47" w:rsidRDefault="00D92DD6">
      <w:pPr>
        <w:spacing w:after="120"/>
        <w:rPr>
          <w:rFonts w:ascii="Arial" w:hAnsi="Arial"/>
        </w:rPr>
      </w:pPr>
      <w:r w:rsidRPr="00D92DD6">
        <w:rPr>
          <w:rFonts w:ascii="Arial" w:hAnsi="Arial"/>
        </w:rPr>
        <w:t xml:space="preserve">RAN1 </w:t>
      </w:r>
      <w:r w:rsidR="00594987">
        <w:rPr>
          <w:rFonts w:ascii="Arial" w:hAnsi="Arial"/>
        </w:rPr>
        <w:t xml:space="preserve">would like to ask </w:t>
      </w:r>
      <w:r w:rsidRPr="00D92DD6">
        <w:rPr>
          <w:rFonts w:ascii="Arial" w:hAnsi="Arial"/>
        </w:rPr>
        <w:t xml:space="preserve">RAN2 to </w:t>
      </w:r>
      <w:r w:rsidR="00594987">
        <w:rPr>
          <w:rFonts w:ascii="Arial" w:hAnsi="Arial"/>
        </w:rPr>
        <w:t>take the above into consideration in future work</w:t>
      </w:r>
      <w:r w:rsidRPr="00D92DD6">
        <w:rPr>
          <w:rFonts w:ascii="Arial" w:hAnsi="Arial"/>
        </w:rPr>
        <w:t>.</w:t>
      </w:r>
    </w:p>
    <w:p w14:paraId="645E7DCA" w14:textId="77777777" w:rsidR="00D92DD6" w:rsidRDefault="00D92DD6">
      <w:pPr>
        <w:spacing w:after="120"/>
        <w:rPr>
          <w:rFonts w:ascii="Arial" w:hAnsi="Arial" w:cs="Arial"/>
          <w:b/>
        </w:rPr>
      </w:pPr>
    </w:p>
    <w:p w14:paraId="4C43B28A" w14:textId="501D992C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D92DD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B618A3D" w14:textId="77777777" w:rsidR="00D92DD6" w:rsidRPr="00BB6FB1" w:rsidRDefault="00D92DD6" w:rsidP="00D92DD6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110bis-e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October</w:t>
      </w:r>
      <w:r>
        <w:rPr>
          <w:rFonts w:ascii="Arial" w:hAnsi="Arial" w:cs="Arial"/>
          <w:bCs/>
          <w:lang w:eastAsia="zh-CN"/>
        </w:rPr>
        <w:t xml:space="preserve"> 10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28012C10" w14:textId="4C51D6D4" w:rsidR="00D92DD6" w:rsidRPr="00BB6FB1" w:rsidRDefault="00D92DD6" w:rsidP="00D92DD6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TBD</w:t>
      </w:r>
    </w:p>
    <w:p w14:paraId="18238457" w14:textId="77777777" w:rsidR="00350C47" w:rsidRPr="00D92DD6" w:rsidRDefault="00350C4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50C47" w:rsidRPr="00D92DD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F1AE7" w14:textId="77777777" w:rsidR="007D1750" w:rsidRDefault="007D1750" w:rsidP="00D0601C">
      <w:pPr>
        <w:spacing w:after="0" w:line="240" w:lineRule="auto"/>
      </w:pPr>
      <w:r>
        <w:separator/>
      </w:r>
    </w:p>
  </w:endnote>
  <w:endnote w:type="continuationSeparator" w:id="0">
    <w:p w14:paraId="0025E222" w14:textId="77777777" w:rsidR="007D1750" w:rsidRDefault="007D1750" w:rsidP="00D0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AC7B1" w14:textId="77777777" w:rsidR="007D1750" w:rsidRDefault="007D1750" w:rsidP="00D0601C">
      <w:pPr>
        <w:spacing w:after="0" w:line="240" w:lineRule="auto"/>
      </w:pPr>
      <w:r>
        <w:separator/>
      </w:r>
    </w:p>
  </w:footnote>
  <w:footnote w:type="continuationSeparator" w:id="0">
    <w:p w14:paraId="53CC0E23" w14:textId="77777777" w:rsidR="007D1750" w:rsidRDefault="007D1750" w:rsidP="00D06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21B12"/>
    <w:multiLevelType w:val="multilevel"/>
    <w:tmpl w:val="2D321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878"/>
    <w:rsid w:val="00001401"/>
    <w:rsid w:val="00001441"/>
    <w:rsid w:val="000026A4"/>
    <w:rsid w:val="00005965"/>
    <w:rsid w:val="0000632B"/>
    <w:rsid w:val="000213F5"/>
    <w:rsid w:val="00025867"/>
    <w:rsid w:val="00032A64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C42"/>
    <w:rsid w:val="00090DC9"/>
    <w:rsid w:val="00096F5D"/>
    <w:rsid w:val="00097E42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C66D1"/>
    <w:rsid w:val="000D09CE"/>
    <w:rsid w:val="000D113A"/>
    <w:rsid w:val="000D4B26"/>
    <w:rsid w:val="000D74B9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2D6F"/>
    <w:rsid w:val="001167ED"/>
    <w:rsid w:val="0012269D"/>
    <w:rsid w:val="00122A08"/>
    <w:rsid w:val="00126CCE"/>
    <w:rsid w:val="001306FE"/>
    <w:rsid w:val="00137E93"/>
    <w:rsid w:val="001407EE"/>
    <w:rsid w:val="001447E7"/>
    <w:rsid w:val="0015044E"/>
    <w:rsid w:val="00152CAD"/>
    <w:rsid w:val="001576BB"/>
    <w:rsid w:val="00163412"/>
    <w:rsid w:val="001635F0"/>
    <w:rsid w:val="0017729C"/>
    <w:rsid w:val="00177DA3"/>
    <w:rsid w:val="001811E7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81B"/>
    <w:rsid w:val="001D2F65"/>
    <w:rsid w:val="001D7074"/>
    <w:rsid w:val="001E7B3C"/>
    <w:rsid w:val="001F184D"/>
    <w:rsid w:val="002011E5"/>
    <w:rsid w:val="00215635"/>
    <w:rsid w:val="00220708"/>
    <w:rsid w:val="00222A4F"/>
    <w:rsid w:val="002401FC"/>
    <w:rsid w:val="0024067D"/>
    <w:rsid w:val="002431E8"/>
    <w:rsid w:val="00246A7A"/>
    <w:rsid w:val="00254238"/>
    <w:rsid w:val="00255006"/>
    <w:rsid w:val="00255740"/>
    <w:rsid w:val="002619A7"/>
    <w:rsid w:val="00261C7D"/>
    <w:rsid w:val="0026293F"/>
    <w:rsid w:val="002633C1"/>
    <w:rsid w:val="00265604"/>
    <w:rsid w:val="00270690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415F"/>
    <w:rsid w:val="00295ED0"/>
    <w:rsid w:val="002A0310"/>
    <w:rsid w:val="002A542F"/>
    <w:rsid w:val="002A6E4C"/>
    <w:rsid w:val="002B0D59"/>
    <w:rsid w:val="002B15E4"/>
    <w:rsid w:val="002B3C0B"/>
    <w:rsid w:val="002C0C77"/>
    <w:rsid w:val="002C2830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6977"/>
    <w:rsid w:val="00317F7C"/>
    <w:rsid w:val="00320C11"/>
    <w:rsid w:val="003212BA"/>
    <w:rsid w:val="003221D8"/>
    <w:rsid w:val="00324418"/>
    <w:rsid w:val="0032664C"/>
    <w:rsid w:val="00326B64"/>
    <w:rsid w:val="003277A4"/>
    <w:rsid w:val="003341F9"/>
    <w:rsid w:val="00335FAB"/>
    <w:rsid w:val="003400DD"/>
    <w:rsid w:val="00340C4F"/>
    <w:rsid w:val="00343101"/>
    <w:rsid w:val="00343A09"/>
    <w:rsid w:val="00345EBD"/>
    <w:rsid w:val="003462BA"/>
    <w:rsid w:val="003508FA"/>
    <w:rsid w:val="00350C47"/>
    <w:rsid w:val="0035190F"/>
    <w:rsid w:val="00353FB7"/>
    <w:rsid w:val="00354340"/>
    <w:rsid w:val="003612D4"/>
    <w:rsid w:val="003632EE"/>
    <w:rsid w:val="00363DC8"/>
    <w:rsid w:val="0036609A"/>
    <w:rsid w:val="00367FBE"/>
    <w:rsid w:val="00373548"/>
    <w:rsid w:val="00377FD1"/>
    <w:rsid w:val="00380437"/>
    <w:rsid w:val="003807F6"/>
    <w:rsid w:val="00382803"/>
    <w:rsid w:val="00385529"/>
    <w:rsid w:val="0038775A"/>
    <w:rsid w:val="00387D44"/>
    <w:rsid w:val="00390712"/>
    <w:rsid w:val="003945F8"/>
    <w:rsid w:val="003946BE"/>
    <w:rsid w:val="003A32DA"/>
    <w:rsid w:val="003A3845"/>
    <w:rsid w:val="003A3996"/>
    <w:rsid w:val="003A3F64"/>
    <w:rsid w:val="003A40AD"/>
    <w:rsid w:val="003A56B8"/>
    <w:rsid w:val="003A672D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019E3"/>
    <w:rsid w:val="0041083A"/>
    <w:rsid w:val="004120BA"/>
    <w:rsid w:val="004140D0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0304"/>
    <w:rsid w:val="00452B0D"/>
    <w:rsid w:val="0045719D"/>
    <w:rsid w:val="00463675"/>
    <w:rsid w:val="00465596"/>
    <w:rsid w:val="00466A17"/>
    <w:rsid w:val="00467B1C"/>
    <w:rsid w:val="00472A20"/>
    <w:rsid w:val="0048255F"/>
    <w:rsid w:val="004836E8"/>
    <w:rsid w:val="00486F9F"/>
    <w:rsid w:val="00487879"/>
    <w:rsid w:val="00493FF5"/>
    <w:rsid w:val="00494D90"/>
    <w:rsid w:val="004967D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D7592"/>
    <w:rsid w:val="004E109E"/>
    <w:rsid w:val="004E2356"/>
    <w:rsid w:val="004E34D9"/>
    <w:rsid w:val="004E6CBA"/>
    <w:rsid w:val="004E7D91"/>
    <w:rsid w:val="004F1151"/>
    <w:rsid w:val="004F1572"/>
    <w:rsid w:val="004F3AA9"/>
    <w:rsid w:val="0050174F"/>
    <w:rsid w:val="00501F64"/>
    <w:rsid w:val="005022BA"/>
    <w:rsid w:val="00505F59"/>
    <w:rsid w:val="00506014"/>
    <w:rsid w:val="00507773"/>
    <w:rsid w:val="00516591"/>
    <w:rsid w:val="00523B18"/>
    <w:rsid w:val="00524050"/>
    <w:rsid w:val="0052456F"/>
    <w:rsid w:val="00525F0A"/>
    <w:rsid w:val="00533C99"/>
    <w:rsid w:val="00541154"/>
    <w:rsid w:val="005526B8"/>
    <w:rsid w:val="00557D6F"/>
    <w:rsid w:val="0056565F"/>
    <w:rsid w:val="00576400"/>
    <w:rsid w:val="0058264E"/>
    <w:rsid w:val="0058337B"/>
    <w:rsid w:val="005862C1"/>
    <w:rsid w:val="00590F13"/>
    <w:rsid w:val="00591547"/>
    <w:rsid w:val="005921A6"/>
    <w:rsid w:val="0059397B"/>
    <w:rsid w:val="00594987"/>
    <w:rsid w:val="00594DA5"/>
    <w:rsid w:val="005978FF"/>
    <w:rsid w:val="005A5BE4"/>
    <w:rsid w:val="005A6218"/>
    <w:rsid w:val="005B3175"/>
    <w:rsid w:val="005B541E"/>
    <w:rsid w:val="005C2A52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E77C9"/>
    <w:rsid w:val="005F7506"/>
    <w:rsid w:val="005F7637"/>
    <w:rsid w:val="00607822"/>
    <w:rsid w:val="00614ABA"/>
    <w:rsid w:val="00616CAD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2BBE"/>
    <w:rsid w:val="0066467A"/>
    <w:rsid w:val="00665711"/>
    <w:rsid w:val="00667DBA"/>
    <w:rsid w:val="00667F66"/>
    <w:rsid w:val="006717C2"/>
    <w:rsid w:val="00671BAA"/>
    <w:rsid w:val="00672333"/>
    <w:rsid w:val="0067303B"/>
    <w:rsid w:val="006738D2"/>
    <w:rsid w:val="006745AE"/>
    <w:rsid w:val="00676B21"/>
    <w:rsid w:val="006775AB"/>
    <w:rsid w:val="00680991"/>
    <w:rsid w:val="00681A7B"/>
    <w:rsid w:val="00682B1A"/>
    <w:rsid w:val="006847F8"/>
    <w:rsid w:val="0068614C"/>
    <w:rsid w:val="006939D7"/>
    <w:rsid w:val="00696939"/>
    <w:rsid w:val="006977A8"/>
    <w:rsid w:val="0069796A"/>
    <w:rsid w:val="006A2E30"/>
    <w:rsid w:val="006A36E9"/>
    <w:rsid w:val="006A473B"/>
    <w:rsid w:val="006A61C8"/>
    <w:rsid w:val="006A62A8"/>
    <w:rsid w:val="006A6FB2"/>
    <w:rsid w:val="006B2129"/>
    <w:rsid w:val="006B39EB"/>
    <w:rsid w:val="006B76F1"/>
    <w:rsid w:val="006D1114"/>
    <w:rsid w:val="006D5FCC"/>
    <w:rsid w:val="006E0E26"/>
    <w:rsid w:val="006E1021"/>
    <w:rsid w:val="006E174F"/>
    <w:rsid w:val="006E38E3"/>
    <w:rsid w:val="006F0FC5"/>
    <w:rsid w:val="006F4323"/>
    <w:rsid w:val="006F5689"/>
    <w:rsid w:val="006F7688"/>
    <w:rsid w:val="00701A2B"/>
    <w:rsid w:val="00702766"/>
    <w:rsid w:val="00703B22"/>
    <w:rsid w:val="00711CC1"/>
    <w:rsid w:val="007141F1"/>
    <w:rsid w:val="0072211F"/>
    <w:rsid w:val="0072410D"/>
    <w:rsid w:val="00725A77"/>
    <w:rsid w:val="007261FF"/>
    <w:rsid w:val="00727E21"/>
    <w:rsid w:val="00731F7F"/>
    <w:rsid w:val="0073281E"/>
    <w:rsid w:val="0074073F"/>
    <w:rsid w:val="00741A50"/>
    <w:rsid w:val="00743504"/>
    <w:rsid w:val="00745305"/>
    <w:rsid w:val="00746DE5"/>
    <w:rsid w:val="00750ADC"/>
    <w:rsid w:val="00753A81"/>
    <w:rsid w:val="00756E46"/>
    <w:rsid w:val="00761D89"/>
    <w:rsid w:val="00763896"/>
    <w:rsid w:val="007677EA"/>
    <w:rsid w:val="007729BA"/>
    <w:rsid w:val="00772B93"/>
    <w:rsid w:val="00775263"/>
    <w:rsid w:val="0078114C"/>
    <w:rsid w:val="007822EF"/>
    <w:rsid w:val="00787EAC"/>
    <w:rsid w:val="00790A16"/>
    <w:rsid w:val="00793997"/>
    <w:rsid w:val="007A671D"/>
    <w:rsid w:val="007D1750"/>
    <w:rsid w:val="007D4F49"/>
    <w:rsid w:val="007D6CB6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1A4D"/>
    <w:rsid w:val="008240C9"/>
    <w:rsid w:val="00825E2C"/>
    <w:rsid w:val="00831308"/>
    <w:rsid w:val="00833327"/>
    <w:rsid w:val="008356FA"/>
    <w:rsid w:val="008362A9"/>
    <w:rsid w:val="00836AB3"/>
    <w:rsid w:val="00840D60"/>
    <w:rsid w:val="0084501F"/>
    <w:rsid w:val="00845F63"/>
    <w:rsid w:val="0084604E"/>
    <w:rsid w:val="008507C1"/>
    <w:rsid w:val="0085410A"/>
    <w:rsid w:val="008612CD"/>
    <w:rsid w:val="008629F7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84C1F"/>
    <w:rsid w:val="00892B0D"/>
    <w:rsid w:val="00892F30"/>
    <w:rsid w:val="00895595"/>
    <w:rsid w:val="008A080A"/>
    <w:rsid w:val="008A142B"/>
    <w:rsid w:val="008A1DCA"/>
    <w:rsid w:val="008A37A1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2C0F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2A7A"/>
    <w:rsid w:val="00934436"/>
    <w:rsid w:val="00940DD4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87148"/>
    <w:rsid w:val="009911B3"/>
    <w:rsid w:val="00994F4C"/>
    <w:rsid w:val="00997C25"/>
    <w:rsid w:val="009A02A5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336E"/>
    <w:rsid w:val="00A1443B"/>
    <w:rsid w:val="00A151A0"/>
    <w:rsid w:val="00A1671E"/>
    <w:rsid w:val="00A245CA"/>
    <w:rsid w:val="00A33000"/>
    <w:rsid w:val="00A3454C"/>
    <w:rsid w:val="00A40236"/>
    <w:rsid w:val="00A45BD7"/>
    <w:rsid w:val="00A5045A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1699"/>
    <w:rsid w:val="00A93BC7"/>
    <w:rsid w:val="00A963E2"/>
    <w:rsid w:val="00A9731F"/>
    <w:rsid w:val="00AA626E"/>
    <w:rsid w:val="00AA637B"/>
    <w:rsid w:val="00AA6FAA"/>
    <w:rsid w:val="00AB3CD5"/>
    <w:rsid w:val="00AB5A95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08CF"/>
    <w:rsid w:val="00AF3D59"/>
    <w:rsid w:val="00AF3FA4"/>
    <w:rsid w:val="00AF428C"/>
    <w:rsid w:val="00B05F2C"/>
    <w:rsid w:val="00B119CA"/>
    <w:rsid w:val="00B13B05"/>
    <w:rsid w:val="00B140F4"/>
    <w:rsid w:val="00B14433"/>
    <w:rsid w:val="00B15CB2"/>
    <w:rsid w:val="00B15CF4"/>
    <w:rsid w:val="00B17D8D"/>
    <w:rsid w:val="00B20689"/>
    <w:rsid w:val="00B218A7"/>
    <w:rsid w:val="00B22A29"/>
    <w:rsid w:val="00B23D96"/>
    <w:rsid w:val="00B255A7"/>
    <w:rsid w:val="00B27EB2"/>
    <w:rsid w:val="00B30460"/>
    <w:rsid w:val="00B33A9B"/>
    <w:rsid w:val="00B373D5"/>
    <w:rsid w:val="00B37B81"/>
    <w:rsid w:val="00B4147C"/>
    <w:rsid w:val="00B46BCD"/>
    <w:rsid w:val="00B52983"/>
    <w:rsid w:val="00B544D2"/>
    <w:rsid w:val="00B561F1"/>
    <w:rsid w:val="00B5648B"/>
    <w:rsid w:val="00B57C82"/>
    <w:rsid w:val="00B6473D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233F"/>
    <w:rsid w:val="00BB30D6"/>
    <w:rsid w:val="00BC2519"/>
    <w:rsid w:val="00BC2721"/>
    <w:rsid w:val="00BC6C9B"/>
    <w:rsid w:val="00BD495E"/>
    <w:rsid w:val="00BD604A"/>
    <w:rsid w:val="00BE148F"/>
    <w:rsid w:val="00BE1F84"/>
    <w:rsid w:val="00BE27B7"/>
    <w:rsid w:val="00BE39A0"/>
    <w:rsid w:val="00BE6716"/>
    <w:rsid w:val="00BE7CC9"/>
    <w:rsid w:val="00BF32CE"/>
    <w:rsid w:val="00BF6637"/>
    <w:rsid w:val="00C01F2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32BF"/>
    <w:rsid w:val="00C35F9E"/>
    <w:rsid w:val="00C37B5F"/>
    <w:rsid w:val="00C401A8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6332F"/>
    <w:rsid w:val="00C66F29"/>
    <w:rsid w:val="00C70192"/>
    <w:rsid w:val="00C71FB8"/>
    <w:rsid w:val="00C72924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58B1"/>
    <w:rsid w:val="00CC7BDC"/>
    <w:rsid w:val="00CD1967"/>
    <w:rsid w:val="00CD27C4"/>
    <w:rsid w:val="00CD50FC"/>
    <w:rsid w:val="00CE7EE7"/>
    <w:rsid w:val="00CF669B"/>
    <w:rsid w:val="00D03484"/>
    <w:rsid w:val="00D056A5"/>
    <w:rsid w:val="00D0601C"/>
    <w:rsid w:val="00D06D12"/>
    <w:rsid w:val="00D13B73"/>
    <w:rsid w:val="00D14E23"/>
    <w:rsid w:val="00D24338"/>
    <w:rsid w:val="00D25B37"/>
    <w:rsid w:val="00D25E25"/>
    <w:rsid w:val="00D3141D"/>
    <w:rsid w:val="00D3589E"/>
    <w:rsid w:val="00D40BEF"/>
    <w:rsid w:val="00D41FAB"/>
    <w:rsid w:val="00D42DF3"/>
    <w:rsid w:val="00D43C31"/>
    <w:rsid w:val="00D44AEC"/>
    <w:rsid w:val="00D53B06"/>
    <w:rsid w:val="00D624E4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0CAF"/>
    <w:rsid w:val="00D917CC"/>
    <w:rsid w:val="00D92DD6"/>
    <w:rsid w:val="00D948BF"/>
    <w:rsid w:val="00DA2892"/>
    <w:rsid w:val="00DA36CB"/>
    <w:rsid w:val="00DA5FF2"/>
    <w:rsid w:val="00DA63F4"/>
    <w:rsid w:val="00DA73C2"/>
    <w:rsid w:val="00DB31D5"/>
    <w:rsid w:val="00DB35E6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07BD9"/>
    <w:rsid w:val="00E214A4"/>
    <w:rsid w:val="00E21508"/>
    <w:rsid w:val="00E215E3"/>
    <w:rsid w:val="00E220AD"/>
    <w:rsid w:val="00E23467"/>
    <w:rsid w:val="00E23EBA"/>
    <w:rsid w:val="00E25E15"/>
    <w:rsid w:val="00E26EEC"/>
    <w:rsid w:val="00E33C0E"/>
    <w:rsid w:val="00E42686"/>
    <w:rsid w:val="00E51085"/>
    <w:rsid w:val="00E52B72"/>
    <w:rsid w:val="00E5415D"/>
    <w:rsid w:val="00E57BA2"/>
    <w:rsid w:val="00E62878"/>
    <w:rsid w:val="00E6784A"/>
    <w:rsid w:val="00E70007"/>
    <w:rsid w:val="00E7017E"/>
    <w:rsid w:val="00E733A8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408B"/>
    <w:rsid w:val="00EB500A"/>
    <w:rsid w:val="00EB567D"/>
    <w:rsid w:val="00EC0940"/>
    <w:rsid w:val="00EC1D21"/>
    <w:rsid w:val="00EC2503"/>
    <w:rsid w:val="00EC6FD3"/>
    <w:rsid w:val="00ED133C"/>
    <w:rsid w:val="00ED4B16"/>
    <w:rsid w:val="00ED4F00"/>
    <w:rsid w:val="00ED7286"/>
    <w:rsid w:val="00EE1DF9"/>
    <w:rsid w:val="00EE3A47"/>
    <w:rsid w:val="00EF5B05"/>
    <w:rsid w:val="00EF7E1C"/>
    <w:rsid w:val="00F06E00"/>
    <w:rsid w:val="00F11820"/>
    <w:rsid w:val="00F14915"/>
    <w:rsid w:val="00F17587"/>
    <w:rsid w:val="00F1795F"/>
    <w:rsid w:val="00F23FFC"/>
    <w:rsid w:val="00F2432B"/>
    <w:rsid w:val="00F27721"/>
    <w:rsid w:val="00F325AC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5ECA"/>
    <w:rsid w:val="00F66AF9"/>
    <w:rsid w:val="00F73758"/>
    <w:rsid w:val="00F76E61"/>
    <w:rsid w:val="00F92D62"/>
    <w:rsid w:val="00F9514F"/>
    <w:rsid w:val="00F9583D"/>
    <w:rsid w:val="00FA31A5"/>
    <w:rsid w:val="00FC0218"/>
    <w:rsid w:val="00FC5CBD"/>
    <w:rsid w:val="00FC7AFF"/>
    <w:rsid w:val="00FD3596"/>
    <w:rsid w:val="00FD75D2"/>
    <w:rsid w:val="00FE2CCF"/>
    <w:rsid w:val="00FE428E"/>
    <w:rsid w:val="00FE4FA5"/>
    <w:rsid w:val="00FE6D95"/>
    <w:rsid w:val="00FE7C70"/>
    <w:rsid w:val="042E7344"/>
    <w:rsid w:val="089E698E"/>
    <w:rsid w:val="49191AD8"/>
    <w:rsid w:val="5B1A4B2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A8FDED"/>
  <w15:docId w15:val="{52C2985E-A123-C549-ABAD-D6F65819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Pr>
      <w:sz w:val="24"/>
      <w:szCs w:val="24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pPr>
      <w:tabs>
        <w:tab w:val="center" w:pos="4153"/>
        <w:tab w:val="right" w:pos="8306"/>
      </w:tabs>
    </w:pPr>
  </w:style>
  <w:style w:type="paragraph" w:styleId="a9">
    <w:name w:val="annotation subject"/>
    <w:basedOn w:val="a4"/>
    <w:next w:val="a4"/>
    <w:link w:val="Char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문서 구조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har0">
    <w:name w:val="메모 텍스트 Char"/>
    <w:basedOn w:val="a0"/>
    <w:link w:val="a4"/>
    <w:semiHidden/>
    <w:qFormat/>
    <w:rPr>
      <w:rFonts w:ascii="Arial" w:hAnsi="Arial"/>
      <w:lang w:val="en-GB"/>
    </w:rPr>
  </w:style>
  <w:style w:type="character" w:customStyle="1" w:styleId="Char2">
    <w:name w:val="메모 주제 Char"/>
    <w:basedOn w:val="Char0"/>
    <w:link w:val="a9"/>
    <w:uiPriority w:val="99"/>
    <w:semiHidden/>
    <w:qFormat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  <w:style w:type="paragraph" w:styleId="af1">
    <w:name w:val="Revision"/>
    <w:hidden/>
    <w:uiPriority w:val="99"/>
    <w:semiHidden/>
    <w:rsid w:val="00987148"/>
    <w:rPr>
      <w:lang w:val="en-GB" w:eastAsia="en-US"/>
    </w:rPr>
  </w:style>
  <w:style w:type="character" w:customStyle="1" w:styleId="CRCoverPageZchn">
    <w:name w:val="CR Cover Page Zchn"/>
    <w:rsid w:val="00326B64"/>
    <w:rPr>
      <w:rFonts w:ascii="Arial" w:eastAsiaTheme="minorEastAsia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ABA52A0-3E93-4D70-A6BC-8EE128E1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OPPO(Zhongda)</dc:creator>
  <cp:lastModifiedBy>samsung</cp:lastModifiedBy>
  <cp:revision>4</cp:revision>
  <cp:lastPrinted>2002-04-23T00:10:00Z</cp:lastPrinted>
  <dcterms:created xsi:type="dcterms:W3CDTF">2022-08-25T16:48:00Z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  <property fmtid="{D5CDD505-2E9C-101B-9397-08002B2CF9AE}" pid="9" name="NSCPROP_SA">
    <vt:lpwstr>C:\Users\samsung\Downloads\R1-2205729(R2-2206372).docx</vt:lpwstr>
  </property>
</Properties>
</file>